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D9D4B" w14:textId="5DD7DC86" w:rsidR="00EC60CE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06E8D">
        <w:rPr>
          <w:rFonts w:cs="Arial"/>
          <w:b/>
          <w:sz w:val="24"/>
          <w:szCs w:val="24"/>
        </w:rPr>
        <w:t>101</w:t>
      </w:r>
      <w:r>
        <w:rPr>
          <w:b/>
          <w:i/>
          <w:sz w:val="28"/>
        </w:rPr>
        <w:tab/>
        <w:t>R5-23</w:t>
      </w:r>
      <w:r w:rsidR="009934DB">
        <w:rPr>
          <w:b/>
          <w:i/>
          <w:sz w:val="28"/>
        </w:rPr>
        <w:t>6071</w:t>
      </w:r>
    </w:p>
    <w:p w14:paraId="62458361" w14:textId="0CAE42EB" w:rsidR="00206E8D" w:rsidRDefault="00206E8D" w:rsidP="00206E8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lang w:val="it-IT"/>
        </w:rPr>
        <w:t>Chicago, US, 13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17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r>
        <w:rPr>
          <w:rFonts w:ascii="Arial" w:hAnsi="Arial" w:cs="Arial"/>
          <w:b/>
          <w:bCs/>
          <w:sz w:val="24"/>
          <w:lang w:val="it-IT"/>
        </w:rPr>
        <w:t>November,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C60CE" w14:paraId="7408698C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C88CA" w14:textId="77777777" w:rsidR="00EC60CE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6</w:t>
            </w:r>
            <w:r>
              <w:rPr>
                <w:i/>
                <w:sz w:val="14"/>
              </w:rPr>
              <w:t>.0</w:t>
            </w:r>
          </w:p>
        </w:tc>
      </w:tr>
      <w:tr w:rsidR="00EC60CE" w14:paraId="27F7011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A99" w14:textId="77777777" w:rsidR="00EC60CE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C60CE" w14:paraId="7A289A8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9F11729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11267E5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3CAEF5AB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CFAD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EF12BF" w14:textId="61C37D25" w:rsidR="00EC60CE" w:rsidRDefault="00000000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06E8D" w:rsidRPr="00CD7DD2">
              <w:t>NR CA PC3 FR1</w:t>
            </w:r>
            <w:r w:rsidR="00206E8D">
              <w:t xml:space="preserve"> </w:t>
            </w:r>
            <w:r w:rsidR="00206E8D" w:rsidRPr="00206E8D">
              <w:t>CA_n1A-n3A-n28A-n78A</w:t>
            </w:r>
          </w:p>
        </w:tc>
      </w:tr>
      <w:tr w:rsidR="00EC60CE" w14:paraId="0A67E378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1F136828" w14:textId="77777777" w:rsidR="00EC60CE" w:rsidRDefault="00EC60C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68F8180" w14:textId="77777777" w:rsidR="00EC60CE" w:rsidRDefault="00EC60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0CE" w14:paraId="0F8119A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8E2F83" w14:textId="77777777" w:rsidR="00EC60CE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C181EB" w14:textId="26B3B6DA" w:rsidR="00EC60CE" w:rsidRDefault="00444357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DA1D93A" w14:textId="77777777" w:rsidR="00EC60CE" w:rsidRDefault="00EC60C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5178380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CA20A" w14:textId="689F8D1B" w:rsidR="00EC60CE" w:rsidRDefault="00444357">
            <w:pPr>
              <w:pStyle w:val="CRCoverPage"/>
              <w:spacing w:after="0"/>
              <w:ind w:left="100"/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17</w:t>
            </w:r>
          </w:p>
        </w:tc>
      </w:tr>
    </w:tbl>
    <w:p w14:paraId="66C0C73F" w14:textId="77777777" w:rsidR="00EC60CE" w:rsidRDefault="00EC60CE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EC60CE" w14:paraId="68998B58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A8979A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CCAF0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62C52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D334D4D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969C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CBB2D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009C18F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5839EAF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056B991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DD927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E491ADA" w14:textId="77777777" w:rsidR="00EC60CE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97F070" w14:textId="4BF5258A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FF15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C34D99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15384EE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1F9393" w14:textId="77777777" w:rsidR="00EC60CE" w:rsidRDefault="00000000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6D44A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EF4A6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630CE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8B0B1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6AFBF1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28CD2E5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F836EE2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D02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7DC6D2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31422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43815F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B93F06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F42695D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1D0DB5F" w14:textId="77777777" w:rsidR="00EC60CE" w:rsidRDefault="00000000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7C830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BBBA9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F2779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3C1F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07FC7A8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57B501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6BBD7DE" w14:textId="77777777" w:rsidR="00EC60CE" w:rsidRDefault="00000000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F55603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95F39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A6D27D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E5FBD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61AC12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BF5185B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4B44550" w14:textId="77777777" w:rsidR="00EC60CE" w:rsidRDefault="00000000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3B10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C3941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6D644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ACE6B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72EB484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B71FA5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9DECBE" w14:textId="77777777" w:rsidR="00EC60CE" w:rsidRDefault="00000000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9008A5" w14:textId="16AE0C15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A870B0" w14:textId="77777777" w:rsidR="00EC60CE" w:rsidRDefault="00000000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F80C77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032D3C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3291EE8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742061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AF0A94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9D09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0E52B7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C16DEA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1A2833F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5254E9B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378F821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2D3D537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A786E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EF49BA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EC1712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3DF7B6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4507D05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1E970133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215D4B3" w14:textId="77777777" w:rsidR="00EC60CE" w:rsidRDefault="00000000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8DA255" w14:textId="2E123927" w:rsidR="00EC60CE" w:rsidRDefault="0044435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995F68" w14:textId="77777777" w:rsidR="00EC60CE" w:rsidRDefault="00000000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1264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4589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7CA8CE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7D106AD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8FA0FF7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C4326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72A2B43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289ECBD2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8CFC92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1BC247C8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74875DD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1005DB5F" w14:textId="77777777" w:rsidR="00EC60CE" w:rsidRDefault="00444357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206E8D">
              <w:t>CA_n1A-n3A-n28A-n78A</w:t>
            </w:r>
          </w:p>
          <w:p w14:paraId="3F5FDD8F" w14:textId="77777777" w:rsidR="00FB2287" w:rsidRDefault="00FB2287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206E8D">
              <w:t>CA_n1A-n3A-n28A</w:t>
            </w:r>
          </w:p>
          <w:p w14:paraId="5BC379EF" w14:textId="42DE3211" w:rsidR="00FB2287" w:rsidRDefault="00FB2287" w:rsidP="00FB2287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206E8D">
              <w:t>CA_n3A-n28A-n78A</w:t>
            </w:r>
          </w:p>
          <w:p w14:paraId="0BFC5E6F" w14:textId="4C0C60E4" w:rsidR="00FB2287" w:rsidRDefault="00FB2287" w:rsidP="00FB2287">
            <w:pPr>
              <w:pStyle w:val="CRCoverPage"/>
              <w:spacing w:after="0"/>
            </w:pPr>
            <w:r w:rsidRPr="00444357">
              <w:t>NR</w:t>
            </w:r>
            <w:r>
              <w:t xml:space="preserve"> </w:t>
            </w:r>
            <w:r w:rsidRPr="00206E8D">
              <w:t>CA_n</w:t>
            </w:r>
            <w:r>
              <w:t>1</w:t>
            </w:r>
            <w:r w:rsidRPr="00206E8D">
              <w:t>A-n28A</w:t>
            </w:r>
          </w:p>
          <w:p w14:paraId="01DE473A" w14:textId="6C183180" w:rsidR="00FB2287" w:rsidRDefault="00FB2287">
            <w:pPr>
              <w:pStyle w:val="CRCoverPage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5F286E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E3C58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6EFE092F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22B33E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516C845F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B1F23C0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AB6488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1F9A847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C1AF419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1132A4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77493B9B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09F65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146FC9B9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C60CE" w14:paraId="6F89B91A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5D997CA" w14:textId="77777777" w:rsidR="00EC60CE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7A0D4D6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011CEEA" w14:textId="77777777" w:rsidR="00EC60CE" w:rsidRDefault="00000000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BB131" w14:textId="47E7EA39" w:rsidR="00EC60CE" w:rsidRDefault="00000000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</w:t>
            </w:r>
            <w:r w:rsidR="00FB2287">
              <w:rPr>
                <w:lang w:val="en-US"/>
              </w:rPr>
              <w:t xml:space="preserve"> </w:t>
            </w:r>
            <w:r>
              <w:rPr>
                <w:lang w:val="en-US"/>
              </w:rPr>
              <w:t>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95189" w14:textId="77777777" w:rsidR="00EC60CE" w:rsidRDefault="00EC60CE">
            <w:pPr>
              <w:pStyle w:val="CRCoverPage"/>
              <w:spacing w:after="0"/>
            </w:pPr>
          </w:p>
        </w:tc>
      </w:tr>
      <w:tr w:rsidR="00EC60CE" w14:paraId="39906085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8F0D77" w14:textId="77777777" w:rsidR="00EC60CE" w:rsidRDefault="00EC60CE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8043AD0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5511A54" w14:textId="77777777" w:rsidR="00EC60CE" w:rsidRDefault="00EC60CE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6BB70B" w14:textId="77777777" w:rsidR="00EC60CE" w:rsidRDefault="00EC60CE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A197B" w14:textId="77777777" w:rsidR="00EC60CE" w:rsidRDefault="00EC60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72D3AA2D" w14:textId="77777777" w:rsidR="00EC60CE" w:rsidRDefault="00EC60CE">
      <w:pPr>
        <w:pStyle w:val="CRCoverPage"/>
        <w:rPr>
          <w:lang w:val="en-US"/>
        </w:rPr>
      </w:pPr>
    </w:p>
    <w:sectPr w:rsidR="00EC60CE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D2D97" w14:textId="77777777" w:rsidR="003304F8" w:rsidRDefault="003304F8">
      <w:pPr>
        <w:spacing w:after="0"/>
      </w:pPr>
      <w:r>
        <w:separator/>
      </w:r>
    </w:p>
  </w:endnote>
  <w:endnote w:type="continuationSeparator" w:id="0">
    <w:p w14:paraId="5BAE88B7" w14:textId="77777777" w:rsidR="003304F8" w:rsidRDefault="003304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831E5" w14:textId="77777777" w:rsidR="00EC60CE" w:rsidRDefault="0000000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E5E97" w14:textId="77777777" w:rsidR="003304F8" w:rsidRDefault="003304F8">
      <w:pPr>
        <w:spacing w:after="0"/>
      </w:pPr>
      <w:r>
        <w:separator/>
      </w:r>
    </w:p>
  </w:footnote>
  <w:footnote w:type="continuationSeparator" w:id="0">
    <w:p w14:paraId="7DAA8995" w14:textId="77777777" w:rsidR="003304F8" w:rsidRDefault="003304F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6AAB6" w14:textId="77777777" w:rsidR="00EC60CE" w:rsidRDefault="00EC60CE">
    <w:pPr>
      <w:pStyle w:val="Header"/>
    </w:pPr>
  </w:p>
  <w:p w14:paraId="7D6FC6D4" w14:textId="77777777" w:rsidR="00EC60CE" w:rsidRDefault="00EC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104758955">
    <w:abstractNumId w:val="3"/>
  </w:num>
  <w:num w:numId="2" w16cid:durableId="2123568074">
    <w:abstractNumId w:val="5"/>
  </w:num>
  <w:num w:numId="3" w16cid:durableId="593126182">
    <w:abstractNumId w:val="1"/>
  </w:num>
  <w:num w:numId="4" w16cid:durableId="1237397776">
    <w:abstractNumId w:val="4"/>
  </w:num>
  <w:num w:numId="5" w16cid:durableId="1979721114">
    <w:abstractNumId w:val="14"/>
  </w:num>
  <w:num w:numId="6" w16cid:durableId="171453717">
    <w:abstractNumId w:val="2"/>
  </w:num>
  <w:num w:numId="7" w16cid:durableId="1968973905">
    <w:abstractNumId w:val="10"/>
  </w:num>
  <w:num w:numId="8" w16cid:durableId="3435347">
    <w:abstractNumId w:val="7"/>
  </w:num>
  <w:num w:numId="9" w16cid:durableId="490802929">
    <w:abstractNumId w:val="13"/>
  </w:num>
  <w:num w:numId="10" w16cid:durableId="1077484374">
    <w:abstractNumId w:val="15"/>
  </w:num>
  <w:num w:numId="11" w16cid:durableId="1519541485">
    <w:abstractNumId w:val="16"/>
  </w:num>
  <w:num w:numId="12" w16cid:durableId="776219159">
    <w:abstractNumId w:val="8"/>
  </w:num>
  <w:num w:numId="13" w16cid:durableId="1610313520">
    <w:abstractNumId w:val="9"/>
  </w:num>
  <w:num w:numId="14" w16cid:durableId="573243686">
    <w:abstractNumId w:val="6"/>
  </w:num>
  <w:num w:numId="15" w16cid:durableId="172309750">
    <w:abstractNumId w:val="12"/>
  </w:num>
  <w:num w:numId="16" w16cid:durableId="56321003">
    <w:abstractNumId w:val="0"/>
  </w:num>
  <w:num w:numId="17" w16cid:durableId="7073394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06E8D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04F8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4357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3D33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274AB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47E8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4DB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069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3B8C"/>
    <w:rsid w:val="00E85446"/>
    <w:rsid w:val="00E862C0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60CE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287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12C348B"/>
    <w:rsid w:val="12943BD0"/>
    <w:rsid w:val="161D0664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CB8EE8"/>
  <w15:docId w15:val="{D955808A-64B9-4ED1-B2C2-2E6BB3845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="Times New Roman"/>
      <w:lang w:val="en-GB" w:eastAsia="en-US"/>
    </w:rPr>
  </w:style>
  <w:style w:type="paragraph" w:styleId="Revision">
    <w:name w:val="Revision"/>
    <w:hidden/>
    <w:uiPriority w:val="99"/>
    <w:semiHidden/>
    <w:rsid w:val="00206E8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83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Nokia - Tuomo Säynäjäkangas</cp:lastModifiedBy>
  <cp:revision>2</cp:revision>
  <cp:lastPrinted>2020-02-05T15:54:00Z</cp:lastPrinted>
  <dcterms:created xsi:type="dcterms:W3CDTF">2023-11-15T17:13:00Z</dcterms:created>
  <dcterms:modified xsi:type="dcterms:W3CDTF">2023-11-15T17:13:00Z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1BACDE8F0766418EA2D7B493F6D1B5BB</vt:lpwstr>
  </property>
  <property fmtid="{D5CDD505-2E9C-101B-9397-08002B2CF9AE}" pid="4" name="ContentTypeId">
    <vt:lpwstr>0x0101003AA7AC0C743A294CADF60F661720E3E6</vt:lpwstr>
  </property>
</Properties>
</file>